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E2E9" w14:textId="77777777" w:rsidR="003F76DA" w:rsidRDefault="003F76DA" w:rsidP="003F76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ALYE</w:t>
      </w:r>
      <w:r>
        <w:rPr>
          <w:rFonts w:ascii="Times New Roman" w:hAnsi="Times New Roman" w:cs="Times New Roman"/>
        </w:rPr>
        <w:t xml:space="preserve">     (fl.1483)</w:t>
      </w:r>
    </w:p>
    <w:p w14:paraId="0115AF0F" w14:textId="77777777" w:rsidR="003F76DA" w:rsidRDefault="003F76DA" w:rsidP="003F76DA">
      <w:pPr>
        <w:rPr>
          <w:rFonts w:ascii="Times New Roman" w:hAnsi="Times New Roman" w:cs="Times New Roman"/>
        </w:rPr>
      </w:pPr>
    </w:p>
    <w:p w14:paraId="37E97E95" w14:textId="77777777" w:rsidR="003F76DA" w:rsidRDefault="003F76DA" w:rsidP="003F76DA">
      <w:pPr>
        <w:rPr>
          <w:rFonts w:ascii="Times New Roman" w:hAnsi="Times New Roman" w:cs="Times New Roman"/>
        </w:rPr>
      </w:pPr>
    </w:p>
    <w:p w14:paraId="13A9F373" w14:textId="77777777" w:rsidR="003F76DA" w:rsidRDefault="003F76DA" w:rsidP="003F76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William Clerk(q.v.) brought a plaint of debt against him.</w:t>
      </w:r>
    </w:p>
    <w:p w14:paraId="79ED2F22" w14:textId="77777777" w:rsidR="003F76DA" w:rsidRDefault="003F76DA" w:rsidP="003F76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B361993" w14:textId="77777777" w:rsidR="003F76DA" w:rsidRDefault="003F76DA" w:rsidP="003F76DA">
      <w:pPr>
        <w:rPr>
          <w:rFonts w:ascii="Times New Roman" w:hAnsi="Times New Roman" w:cs="Times New Roman"/>
        </w:rPr>
      </w:pPr>
    </w:p>
    <w:p w14:paraId="057FD760" w14:textId="77777777" w:rsidR="003F76DA" w:rsidRDefault="003F76DA" w:rsidP="003F76DA">
      <w:pPr>
        <w:rPr>
          <w:rFonts w:ascii="Times New Roman" w:hAnsi="Times New Roman" w:cs="Times New Roman"/>
        </w:rPr>
      </w:pPr>
    </w:p>
    <w:p w14:paraId="14762F7B" w14:textId="77777777" w:rsidR="003F76DA" w:rsidRDefault="003F76DA" w:rsidP="003F76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July 2019</w:t>
      </w:r>
    </w:p>
    <w:p w14:paraId="6CCAA4E4" w14:textId="77777777" w:rsidR="006B2F86" w:rsidRPr="00E71FC3" w:rsidRDefault="003F76D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B559F" w14:textId="77777777" w:rsidR="003F76DA" w:rsidRDefault="003F76DA" w:rsidP="00E71FC3">
      <w:r>
        <w:separator/>
      </w:r>
    </w:p>
  </w:endnote>
  <w:endnote w:type="continuationSeparator" w:id="0">
    <w:p w14:paraId="33BBB36E" w14:textId="77777777" w:rsidR="003F76DA" w:rsidRDefault="003F76D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D9A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4AAF3" w14:textId="77777777" w:rsidR="003F76DA" w:rsidRDefault="003F76DA" w:rsidP="00E71FC3">
      <w:r>
        <w:separator/>
      </w:r>
    </w:p>
  </w:footnote>
  <w:footnote w:type="continuationSeparator" w:id="0">
    <w:p w14:paraId="6DFB7753" w14:textId="77777777" w:rsidR="003F76DA" w:rsidRDefault="003F76D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6DA"/>
    <w:rsid w:val="001A7C09"/>
    <w:rsid w:val="003F76D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9BF40"/>
  <w15:chartTrackingRefBased/>
  <w15:docId w15:val="{88F156F4-8920-43DF-9623-5C849C77F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6D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2019-07-21T19:48:00Z</dcterms:created>
  <dcterms:modified xsi:type="dcterms:W3CDTF">2019-07-21T19:49:00Z</dcterms:modified>
</cp:coreProperties>
</file>